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40EC4">
        <w:rPr>
          <w:rFonts w:cs="Arial"/>
          <w:b/>
          <w:caps/>
          <w:sz w:val="28"/>
          <w:szCs w:val="28"/>
        </w:rPr>
        <w:t>1541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6044B9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6044B9">
              <w:rPr>
                <w:rFonts w:cs="Arial"/>
                <w:sz w:val="20"/>
                <w:szCs w:val="20"/>
              </w:rPr>
              <w:t>Solicita retirada de árvore caída e limpeza da área de antiga escola situada na Rua Arthur Máximo, nas proximidades do nº 70, no Jardim Paraíso.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6044B9">
        <w:rPr>
          <w:rFonts w:cs="Arial"/>
        </w:rPr>
        <w:t xml:space="preserve">à </w:t>
      </w:r>
      <w:r w:rsidR="006044B9" w:rsidRPr="006044B9">
        <w:rPr>
          <w:rFonts w:cs="Arial"/>
        </w:rPr>
        <w:t xml:space="preserve">retirada de </w:t>
      </w:r>
      <w:r w:rsidR="006044B9">
        <w:rPr>
          <w:rFonts w:cs="Arial"/>
        </w:rPr>
        <w:t xml:space="preserve">uma </w:t>
      </w:r>
      <w:r w:rsidR="006044B9" w:rsidRPr="006044B9">
        <w:rPr>
          <w:rFonts w:cs="Arial"/>
        </w:rPr>
        <w:t>árvore caída e limpeza da área d</w:t>
      </w:r>
      <w:r w:rsidR="006044B9">
        <w:rPr>
          <w:rFonts w:cs="Arial"/>
        </w:rPr>
        <w:t>a</w:t>
      </w:r>
      <w:r w:rsidR="006044B9" w:rsidRPr="006044B9">
        <w:rPr>
          <w:rFonts w:cs="Arial"/>
        </w:rPr>
        <w:t xml:space="preserve"> antiga escola situada na Rua Arthur Máximo, nas proximidades do nº 70, no Jardim Paraíso.</w:t>
      </w:r>
    </w:p>
    <w:p w:rsidR="006044B9" w:rsidRPr="006044B9" w:rsidRDefault="006044B9" w:rsidP="006044B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Pr="006044B9">
        <w:rPr>
          <w:rFonts w:cs="Arial"/>
        </w:rPr>
        <w:t xml:space="preserve">a área citada </w:t>
      </w:r>
      <w:r>
        <w:rPr>
          <w:rFonts w:cs="Arial"/>
        </w:rPr>
        <w:t>existe</w:t>
      </w:r>
      <w:r w:rsidRPr="006044B9">
        <w:rPr>
          <w:rFonts w:cs="Arial"/>
        </w:rPr>
        <w:t xml:space="preserve"> uma árvore caída e muito entulho</w:t>
      </w:r>
      <w:r>
        <w:rPr>
          <w:rFonts w:cs="Arial"/>
        </w:rPr>
        <w:t>,</w:t>
      </w:r>
      <w:r w:rsidRPr="006044B9">
        <w:rPr>
          <w:rFonts w:cs="Arial"/>
        </w:rPr>
        <w:t xml:space="preserve"> descartado inadequadamente no local</w:t>
      </w:r>
      <w:r>
        <w:rPr>
          <w:rFonts w:cs="Arial"/>
        </w:rPr>
        <w:t>.</w:t>
      </w:r>
      <w:r w:rsidRPr="006044B9">
        <w:rPr>
          <w:rFonts w:cs="Arial"/>
        </w:rPr>
        <w:t xml:space="preserve"> </w:t>
      </w:r>
      <w:r>
        <w:rPr>
          <w:rFonts w:cs="Arial"/>
        </w:rPr>
        <w:t>S</w:t>
      </w:r>
      <w:r w:rsidRPr="006044B9">
        <w:rPr>
          <w:rFonts w:cs="Arial"/>
        </w:rPr>
        <w:t xml:space="preserve">olicitamos que seja retirado o entulho e seja removida a </w:t>
      </w:r>
      <w:r>
        <w:rPr>
          <w:rFonts w:cs="Arial"/>
        </w:rPr>
        <w:t>á</w:t>
      </w:r>
      <w:r w:rsidRPr="006044B9">
        <w:rPr>
          <w:rFonts w:cs="Arial"/>
        </w:rPr>
        <w:t>rvore, para que não ofereça riscos para os moradores do entorno</w:t>
      </w:r>
      <w:bookmarkStart w:id="0" w:name="_GoBack"/>
      <w:bookmarkEnd w:id="0"/>
      <w:r w:rsidRPr="006044B9">
        <w:rPr>
          <w:rFonts w:cs="Arial"/>
        </w:rPr>
        <w:t xml:space="preserve"> com a proliferação de insetos e animais peçonhentos.</w:t>
      </w:r>
    </w:p>
    <w:p w:rsidR="006044B9" w:rsidRPr="00DA5201" w:rsidRDefault="006044B9" w:rsidP="00DA520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Seguem fotos.</w:t>
      </w:r>
    </w:p>
    <w:p w:rsidR="006044B9" w:rsidRDefault="006044B9" w:rsidP="006044B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044B9">
        <w:rPr>
          <w:rFonts w:cs="Arial"/>
        </w:rPr>
        <w:t>Assim sendo, mui respeitosamente</w:t>
      </w:r>
      <w:r>
        <w:rPr>
          <w:rFonts w:cs="Arial"/>
        </w:rPr>
        <w:t>,</w:t>
      </w:r>
      <w:r w:rsidRPr="006044B9">
        <w:rPr>
          <w:rFonts w:cs="Arial"/>
        </w:rPr>
        <w:t xml:space="preserve"> recorremos à compreensão e aos préstimos do Excelentíssimo Senhor Izaías José Santana, Prefeito Municipal, e transmitimos nossas respeitosas saudações.</w:t>
      </w:r>
    </w:p>
    <w:p w:rsidR="006044B9" w:rsidRDefault="003A77BE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6044B9">
        <w:rPr>
          <w:rFonts w:cs="Arial"/>
        </w:rPr>
        <w:t>26 de agosto de 2020.</w:t>
      </w:r>
    </w:p>
    <w:p w:rsidR="006044B9" w:rsidRDefault="006044B9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044B9" w:rsidRDefault="006044B9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044B9" w:rsidRPr="005D429C" w:rsidRDefault="006044B9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JUAREZ ARAÚJO</w:t>
      </w:r>
    </w:p>
    <w:p w:rsidR="006044B9" w:rsidRDefault="006044B9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Líder do PSD</w:t>
      </w:r>
    </w:p>
    <w:p w:rsidR="006044B9" w:rsidRDefault="006044B9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6044B9" w:rsidRDefault="006044B9" w:rsidP="006044B9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21A23B58">
            <wp:extent cx="5402580" cy="3726180"/>
            <wp:effectExtent l="0" t="0" r="7620" b="762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3726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044B9" w:rsidRDefault="006044B9" w:rsidP="006044B9">
      <w:pPr>
        <w:pStyle w:val="Pr-Fotos"/>
      </w:pPr>
    </w:p>
    <w:p w:rsidR="006044B9" w:rsidRPr="005D429C" w:rsidRDefault="006044B9" w:rsidP="006044B9">
      <w:pPr>
        <w:pStyle w:val="Pr-Fotos"/>
      </w:pPr>
      <w:r>
        <w:rPr>
          <w:noProof/>
          <w:lang w:eastAsia="ja-JP"/>
        </w:rPr>
        <w:drawing>
          <wp:inline distT="0" distB="0" distL="0" distR="0" wp14:anchorId="77E961F1">
            <wp:extent cx="5402580" cy="3703320"/>
            <wp:effectExtent l="0" t="0" r="762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3703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044B9" w:rsidRPr="005D429C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6E1" w:rsidRDefault="00AC56E1">
      <w:r>
        <w:separator/>
      </w:r>
    </w:p>
  </w:endnote>
  <w:endnote w:type="continuationSeparator" w:id="0">
    <w:p w:rsidR="00AC56E1" w:rsidRDefault="00AC5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6E1" w:rsidRDefault="00AC56E1">
      <w:r>
        <w:separator/>
      </w:r>
    </w:p>
  </w:footnote>
  <w:footnote w:type="continuationSeparator" w:id="0">
    <w:p w:rsidR="00AC56E1" w:rsidRDefault="00AC56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3A77B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6044B9">
      <w:rPr>
        <w:rFonts w:cs="Arial"/>
        <w:b/>
        <w:sz w:val="20"/>
        <w:szCs w:val="20"/>
        <w:u w:val="single"/>
      </w:rPr>
      <w:t>1541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6044B9" w:rsidRPr="006044B9">
      <w:rPr>
        <w:rFonts w:cs="Arial"/>
        <w:b/>
        <w:sz w:val="20"/>
        <w:szCs w:val="20"/>
        <w:u w:val="single"/>
      </w:rPr>
      <w:t xml:space="preserve"> - Vereador Juarez Araújo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2418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2418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044B9" w:rsidRPr="00317C1A" w:rsidRDefault="006044B9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4B9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56E1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06C3D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40EC4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2FC9"/>
    <w:rsid w:val="00F24181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83D73-CFCF-429C-9CD0-0868C0107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2</Pages>
  <Words>159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2020-08-25T12:13:00Z</cp:lastPrinted>
  <dcterms:created xsi:type="dcterms:W3CDTF">2020-08-25T12:13:00Z</dcterms:created>
  <dcterms:modified xsi:type="dcterms:W3CDTF">2020-08-25T12:13:00Z</dcterms:modified>
</cp:coreProperties>
</file>